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3B64E" w14:textId="77777777" w:rsidR="00B86D53" w:rsidRPr="00F05021" w:rsidRDefault="00B86D53" w:rsidP="00B86D53">
      <w:pPr>
        <w:jc w:val="both"/>
        <w:rPr>
          <w:b/>
          <w:sz w:val="28"/>
          <w:szCs w:val="28"/>
        </w:rPr>
      </w:pPr>
      <w:r w:rsidRPr="00F05021">
        <w:rPr>
          <w:b/>
          <w:sz w:val="28"/>
          <w:szCs w:val="28"/>
        </w:rPr>
        <w:t>Obrazec g</w:t>
      </w:r>
      <w:bookmarkStart w:id="0" w:name="_GoBack"/>
      <w:bookmarkEnd w:id="0"/>
      <w:r w:rsidRPr="00F05021">
        <w:rPr>
          <w:b/>
          <w:sz w:val="28"/>
          <w:szCs w:val="28"/>
        </w:rPr>
        <w:t xml:space="preserve">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r w:rsidRPr="00576C3A">
        <w:rPr>
          <w:sz w:val="18"/>
          <w:szCs w:val="18"/>
          <w:lang w:val="it-IT"/>
        </w:rPr>
        <w:t>Zavod Republike Slovenije za blagovne rezerve, Dunajska 106, 1000 Ljubljana,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xx.xx.xxxx.«</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082BB" w14:textId="77777777" w:rsidR="004B75B0" w:rsidRDefault="004B75B0">
      <w:r>
        <w:separator/>
      </w:r>
    </w:p>
  </w:endnote>
  <w:endnote w:type="continuationSeparator" w:id="0">
    <w:p w14:paraId="2E9A9C07" w14:textId="77777777" w:rsidR="004B75B0" w:rsidRDefault="004B7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49A2BCE7"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5B0DA4">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7EC4A" w14:textId="77777777" w:rsidR="004B75B0" w:rsidRDefault="004B75B0">
      <w:r>
        <w:separator/>
      </w:r>
    </w:p>
  </w:footnote>
  <w:footnote w:type="continuationSeparator" w:id="0">
    <w:p w14:paraId="066CF002" w14:textId="77777777" w:rsidR="004B75B0" w:rsidRDefault="004B75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05BC99D9" w:rsidR="00C0552D" w:rsidRPr="00B46D73" w:rsidRDefault="006727B6" w:rsidP="005B0DA4">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5B0DA4">
            <w:rPr>
              <w:rFonts w:cs="Arial"/>
              <w:color w:val="000000"/>
              <w:sz w:val="16"/>
              <w:szCs w:val="16"/>
            </w:rPr>
            <w:t>STORITEV</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7501748A" w:rsidR="00C0552D" w:rsidRPr="00977346" w:rsidRDefault="00977346" w:rsidP="00141A89">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141A89">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41A89"/>
    <w:rsid w:val="00166414"/>
    <w:rsid w:val="0017296F"/>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0DA4"/>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7B9C"/>
    <w:rsid w:val="00EB0DA9"/>
    <w:rsid w:val="00EB4172"/>
    <w:rsid w:val="00ED34F8"/>
    <w:rsid w:val="00ED7116"/>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36FFAE-02B2-46B5-8D93-C5B93E99D1A3}"/>
</file>

<file path=customXml/itemProps2.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3.xml><?xml version="1.0" encoding="utf-8"?>
<ds:datastoreItem xmlns:ds="http://schemas.openxmlformats.org/officeDocument/2006/customXml" ds:itemID="{F16444E4-1E58-40D6-8099-EE226057F5E8}">
  <ds:schemaRefs>
    <ds:schemaRef ds:uri="http://purl.org/dc/dcmitype/"/>
    <ds:schemaRef ds:uri="6a4cc071-bd85-44c5-acc7-68a9b922d49c"/>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ba71b4f2-3489-430b-a582-ca3f60230a1a"/>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FE0FDC9A-8063-4A12-A9E3-79E8B4CBA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9</TotalTime>
  <Pages>1</Pages>
  <Words>482</Words>
  <Characters>2793</Characters>
  <Application>Microsoft Office Word</Application>
  <DocSecurity>0</DocSecurity>
  <Lines>23</Lines>
  <Paragraphs>6</Paragraphs>
  <ScaleCrop>false</ScaleCrop>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24</cp:revision>
  <cp:lastPrinted>2016-01-04T14:38:00Z</cp:lastPrinted>
  <dcterms:created xsi:type="dcterms:W3CDTF">2018-04-16T12:25:00Z</dcterms:created>
  <dcterms:modified xsi:type="dcterms:W3CDTF">2022-01-07T14:25:00Z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Order">
    <vt:r8>2415700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